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7F9D" w:rsidRDefault="00FB7F9D" w:rsidP="00FB7F9D">
      <w:pPr>
        <w:pStyle w:val="NoSpacing"/>
      </w:pPr>
      <w:r>
        <w:rPr>
          <w:u w:val="single"/>
        </w:rPr>
        <w:t>Peter PATYN</w:t>
      </w:r>
      <w:r>
        <w:t xml:space="preserve">     </w:t>
      </w:r>
      <w:r>
        <w:t>(fl.1450)</w:t>
      </w:r>
    </w:p>
    <w:p w:rsidR="00FB7F9D" w:rsidRDefault="00FB7F9D" w:rsidP="00FB7F9D">
      <w:pPr>
        <w:pStyle w:val="NoSpacing"/>
      </w:pPr>
      <w:r>
        <w:t>of Ewell, Surrey</w:t>
      </w:r>
      <w:r>
        <w:t>. Husbandman.</w:t>
      </w:r>
      <w:bookmarkStart w:id="0" w:name="_GoBack"/>
      <w:bookmarkEnd w:id="0"/>
    </w:p>
    <w:p w:rsidR="00FB7F9D" w:rsidRDefault="00FB7F9D" w:rsidP="00FB7F9D">
      <w:pPr>
        <w:pStyle w:val="NoSpacing"/>
      </w:pPr>
    </w:p>
    <w:p w:rsidR="00FB7F9D" w:rsidRDefault="00FB7F9D" w:rsidP="00FB7F9D">
      <w:pPr>
        <w:pStyle w:val="NoSpacing"/>
      </w:pPr>
    </w:p>
    <w:p w:rsidR="00FB7F9D" w:rsidRDefault="00FB7F9D" w:rsidP="00FB7F9D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(C.P.R.1446-52 p.356)</w:t>
      </w:r>
    </w:p>
    <w:p w:rsidR="00FB7F9D" w:rsidRDefault="00FB7F9D" w:rsidP="00FB7F9D">
      <w:pPr>
        <w:pStyle w:val="NoSpacing"/>
      </w:pPr>
    </w:p>
    <w:p w:rsidR="00FB7F9D" w:rsidRDefault="00FB7F9D" w:rsidP="00FB7F9D">
      <w:pPr>
        <w:pStyle w:val="NoSpacing"/>
      </w:pPr>
    </w:p>
    <w:p w:rsidR="00FB7F9D" w:rsidRDefault="00FB7F9D" w:rsidP="00FB7F9D">
      <w:pPr>
        <w:pStyle w:val="NoSpacing"/>
      </w:pPr>
      <w:r>
        <w:t>17 September 2016</w:t>
      </w:r>
    </w:p>
    <w:p w:rsidR="006B2F86" w:rsidRPr="00FB7F9D" w:rsidRDefault="00FB7F9D" w:rsidP="00E71FC3">
      <w:pPr>
        <w:pStyle w:val="NoSpacing"/>
      </w:pPr>
    </w:p>
    <w:sectPr w:rsidR="006B2F86" w:rsidRPr="00FB7F9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7F9D" w:rsidRDefault="00FB7F9D" w:rsidP="00E71FC3">
      <w:pPr>
        <w:spacing w:after="0" w:line="240" w:lineRule="auto"/>
      </w:pPr>
      <w:r>
        <w:separator/>
      </w:r>
    </w:p>
  </w:endnote>
  <w:endnote w:type="continuationSeparator" w:id="0">
    <w:p w:rsidR="00FB7F9D" w:rsidRDefault="00FB7F9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7F9D" w:rsidRDefault="00FB7F9D" w:rsidP="00E71FC3">
      <w:pPr>
        <w:spacing w:after="0" w:line="240" w:lineRule="auto"/>
      </w:pPr>
      <w:r>
        <w:separator/>
      </w:r>
    </w:p>
  </w:footnote>
  <w:footnote w:type="continuationSeparator" w:id="0">
    <w:p w:rsidR="00FB7F9D" w:rsidRDefault="00FB7F9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7F9D"/>
    <w:rsid w:val="001A7C09"/>
    <w:rsid w:val="00733BE7"/>
    <w:rsid w:val="00AB52E8"/>
    <w:rsid w:val="00B16D3F"/>
    <w:rsid w:val="00E71FC3"/>
    <w:rsid w:val="00EF4813"/>
    <w:rsid w:val="00FB7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1874B0"/>
  <w15:chartTrackingRefBased/>
  <w15:docId w15:val="{79C71D10-3CDB-4217-82E2-65F146D00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2016-09-17T20:44:00Z</dcterms:created>
  <dcterms:modified xsi:type="dcterms:W3CDTF">2016-09-17T20:45:00Z</dcterms:modified>
</cp:coreProperties>
</file>